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0973173E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63132312"/>
      <w:bookmarkStart w:id="2" w:name="_GoBack"/>
      <w:bookmarkEnd w:id="2"/>
      <w:r>
        <w:t xml:space="preserve">Bijlage </w:t>
      </w:r>
      <w:r w:rsidR="00DE4F5D">
        <w:t>2</w:t>
      </w:r>
      <w:r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AC7AA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0" w:right="851" w:bottom="1130" w:left="1134" w:header="624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5573C9" w16cex:dateUtc="2024-03-27T13:33:00Z"/>
  <w16cex:commentExtensible w16cex:durableId="5AE327DA" w16cex:dateUtc="2024-03-27T13:34:00Z"/>
  <w16cex:commentExtensible w16cex:durableId="3B993278" w16cex:dateUtc="2024-03-27T13:37:00Z"/>
  <w16cex:commentExtensible w16cex:durableId="559E29C0" w16cex:dateUtc="2024-03-27T13:35:00Z"/>
  <w16cex:commentExtensible w16cex:durableId="15429AA2" w16cex:dateUtc="2024-03-27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2BE15E" w16cid:durableId="3E5573C9"/>
  <w16cid:commentId w16cid:paraId="3D571652" w16cid:durableId="5AE327DA"/>
  <w16cid:commentId w16cid:paraId="58CFA765" w16cid:durableId="3B993278"/>
  <w16cid:commentId w16cid:paraId="24B4C956" w16cid:durableId="559E29C0"/>
  <w16cid:commentId w16cid:paraId="3F89569B" w16cid:durableId="15429A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D4B2D" w14:textId="77777777" w:rsidR="00F96DCA" w:rsidRDefault="00F96DCA">
      <w:r>
        <w:separator/>
      </w:r>
    </w:p>
  </w:endnote>
  <w:endnote w:type="continuationSeparator" w:id="0">
    <w:p w14:paraId="27A9F3A3" w14:textId="77777777" w:rsidR="00F96DCA" w:rsidRDefault="00F9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F96DCA" w:rsidRDefault="00F96DC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6863BEE6" w:rsidR="00F96DCA" w:rsidRPr="0023238C" w:rsidRDefault="00F96DC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45744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6863BEE6" w:rsidR="00F96DCA" w:rsidRPr="0023238C" w:rsidRDefault="00F96DC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45744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F96DCA" w:rsidRDefault="00F96DC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5E97BBF6" w:rsidR="00F96DCA" w:rsidRPr="0023238C" w:rsidRDefault="00F96DC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45744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5E97BBF6" w:rsidR="00F96DCA" w:rsidRPr="0023238C" w:rsidRDefault="00F96DC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45744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185A6" w14:textId="77777777" w:rsidR="00F96DCA" w:rsidRDefault="00F96DCA">
      <w:r>
        <w:separator/>
      </w:r>
    </w:p>
  </w:footnote>
  <w:footnote w:type="continuationSeparator" w:id="0">
    <w:p w14:paraId="71DF6675" w14:textId="77777777" w:rsidR="00F96DCA" w:rsidRDefault="00F96DCA">
      <w:r>
        <w:continuationSeparator/>
      </w:r>
    </w:p>
  </w:footnote>
  <w:footnote w:id="1">
    <w:p w14:paraId="07231CA2" w14:textId="12D0B6D4" w:rsidR="00F96DCA" w:rsidRPr="008B565C" w:rsidRDefault="00F96DC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96DC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96DCA" w:rsidRPr="00415DC8" w:rsidRDefault="00F96DC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510B595E" w:rsidR="00F96DCA" w:rsidRPr="00BE6E41" w:rsidRDefault="00F96DC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96DCA" w:rsidRPr="00415DC8" w:rsidRDefault="00F96DC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96DCA" w:rsidRPr="00415DC8" w:rsidRDefault="00F96DC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96DC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96DCA" w:rsidRPr="000F6A0D" w:rsidRDefault="00F96DCA" w:rsidP="003402F9"/>
      </w:tc>
      <w:tc>
        <w:tcPr>
          <w:tcW w:w="2868" w:type="dxa"/>
          <w:shd w:val="clear" w:color="auto" w:fill="auto"/>
        </w:tcPr>
        <w:p w14:paraId="791FE7B3" w14:textId="5EF659DB" w:rsidR="00F96DCA" w:rsidRPr="002A1984" w:rsidRDefault="00F96DC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17DFDE9C" w:rsidR="00F96DCA" w:rsidRPr="002A1984" w:rsidRDefault="00F96DCA" w:rsidP="003402F9">
          <w:fldSimple w:instr=" DOCPROPERTY  Title  \* MERGEFORMAT ">
            <w:r w:rsidR="00D45744">
              <w:t>SAP2401R001</w:t>
            </w:r>
          </w:fldSimple>
        </w:p>
      </w:tc>
      <w:tc>
        <w:tcPr>
          <w:tcW w:w="2622" w:type="dxa"/>
        </w:tcPr>
        <w:p w14:paraId="63B8A0B2" w14:textId="1197F685" w:rsidR="00F96DCA" w:rsidRPr="00AB57AB" w:rsidRDefault="00F96DC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56100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756100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F96DC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96DCA" w:rsidRPr="00415DC8" w:rsidRDefault="00F96DC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F96DCA" w:rsidRPr="00415DC8" w:rsidRDefault="00F96DC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F96DCA" w:rsidRPr="00415DC8" w:rsidRDefault="00F96DC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96DCA" w:rsidRPr="00415DC8" w:rsidRDefault="00F96DC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96DC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96DCA" w:rsidRPr="00415DC8" w:rsidRDefault="00F96DC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F96DCA" w:rsidRPr="00415DC8" w:rsidRDefault="00F96DC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1503B6B5" w:rsidR="00F96DCA" w:rsidRDefault="00F96DC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D45744">
            <w:t>04-04-2024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96DCA" w:rsidRPr="00415DC8" w:rsidRDefault="00F96DC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96DCA" w:rsidRPr="0018200E" w:rsidRDefault="00F96DCA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7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F96DCA" w:rsidRDefault="00F96DCA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8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22722"/>
    <w:multiLevelType w:val="multilevel"/>
    <w:tmpl w:val="5F26AA94"/>
    <w:numStyleLink w:val="ZRIOpsommingstekens"/>
  </w:abstractNum>
  <w:abstractNum w:abstractNumId="1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" w15:restartNumberingAfterBreak="0">
    <w:nsid w:val="0A82562B"/>
    <w:multiLevelType w:val="multilevel"/>
    <w:tmpl w:val="5F26AA94"/>
    <w:numStyleLink w:val="ZRIOpsommingstekens"/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36D71852"/>
    <w:multiLevelType w:val="multilevel"/>
    <w:tmpl w:val="5F26AA94"/>
    <w:numStyleLink w:val="ZRIOpsommingstekens"/>
  </w:abstractNum>
  <w:abstractNum w:abstractNumId="11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0848F8"/>
    <w:multiLevelType w:val="hybridMultilevel"/>
    <w:tmpl w:val="C8F63AAE"/>
    <w:lvl w:ilvl="0" w:tplc="A4DC2EF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675741FF"/>
    <w:multiLevelType w:val="hybridMultilevel"/>
    <w:tmpl w:val="413634C6"/>
    <w:lvl w:ilvl="0" w:tplc="A4DC2EF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ABE2FC5"/>
    <w:multiLevelType w:val="hybridMultilevel"/>
    <w:tmpl w:val="56960A9A"/>
    <w:lvl w:ilvl="0" w:tplc="4C3ABA6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B0D62"/>
    <w:multiLevelType w:val="multilevel"/>
    <w:tmpl w:val="5F26AA94"/>
    <w:numStyleLink w:val="ZRIOpsommingstekens"/>
  </w:abstractNum>
  <w:abstractNum w:abstractNumId="21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5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18"/>
  </w:num>
  <w:num w:numId="8">
    <w:abstractNumId w:val="7"/>
  </w:num>
  <w:num w:numId="9">
    <w:abstractNumId w:val="14"/>
  </w:num>
  <w:num w:numId="10">
    <w:abstractNumId w:val="16"/>
  </w:num>
  <w:num w:numId="11">
    <w:abstractNumId w:val="17"/>
  </w:num>
  <w:num w:numId="12">
    <w:abstractNumId w:val="20"/>
  </w:num>
  <w:num w:numId="13">
    <w:abstractNumId w:val="10"/>
  </w:num>
  <w:num w:numId="14">
    <w:abstractNumId w:val="21"/>
  </w:num>
  <w:num w:numId="15">
    <w:abstractNumId w:val="1"/>
  </w:num>
  <w:num w:numId="16">
    <w:abstractNumId w:val="12"/>
  </w:num>
  <w:num w:numId="17">
    <w:abstractNumId w:val="2"/>
  </w:num>
  <w:num w:numId="18">
    <w:abstractNumId w:val="11"/>
  </w:num>
  <w:num w:numId="19">
    <w:abstractNumId w:val="4"/>
  </w:num>
  <w:num w:numId="20">
    <w:abstractNumId w:val="5"/>
  </w:num>
  <w:num w:numId="21">
    <w:abstractNumId w:val="5"/>
  </w:num>
  <w:num w:numId="22">
    <w:abstractNumId w:val="15"/>
  </w:num>
  <w:num w:numId="23">
    <w:abstractNumId w:val="19"/>
  </w:num>
  <w:num w:numId="24">
    <w:abstractNumId w:val="13"/>
  </w:num>
  <w:num w:numId="25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3E28"/>
    <w:rsid w:val="000042DF"/>
    <w:rsid w:val="0000671C"/>
    <w:rsid w:val="00021F86"/>
    <w:rsid w:val="00021FA4"/>
    <w:rsid w:val="000345BF"/>
    <w:rsid w:val="000432B1"/>
    <w:rsid w:val="000445E9"/>
    <w:rsid w:val="00046621"/>
    <w:rsid w:val="00047D7D"/>
    <w:rsid w:val="00047F1D"/>
    <w:rsid w:val="00051C01"/>
    <w:rsid w:val="0005645A"/>
    <w:rsid w:val="0006081A"/>
    <w:rsid w:val="00064FD4"/>
    <w:rsid w:val="0007059A"/>
    <w:rsid w:val="00075E42"/>
    <w:rsid w:val="00084FF1"/>
    <w:rsid w:val="0009325D"/>
    <w:rsid w:val="000A08F9"/>
    <w:rsid w:val="000A19D8"/>
    <w:rsid w:val="000A6E47"/>
    <w:rsid w:val="000B1267"/>
    <w:rsid w:val="000B2120"/>
    <w:rsid w:val="000C66EF"/>
    <w:rsid w:val="000D0F7F"/>
    <w:rsid w:val="000D2CC1"/>
    <w:rsid w:val="000D5895"/>
    <w:rsid w:val="000E63DA"/>
    <w:rsid w:val="000F038C"/>
    <w:rsid w:val="000F20D3"/>
    <w:rsid w:val="000F5663"/>
    <w:rsid w:val="000F6A0D"/>
    <w:rsid w:val="000F6A44"/>
    <w:rsid w:val="000F7932"/>
    <w:rsid w:val="0011027E"/>
    <w:rsid w:val="00111FAB"/>
    <w:rsid w:val="00115EC1"/>
    <w:rsid w:val="00124339"/>
    <w:rsid w:val="001250FB"/>
    <w:rsid w:val="001312C6"/>
    <w:rsid w:val="00132D43"/>
    <w:rsid w:val="0013486A"/>
    <w:rsid w:val="00134B1E"/>
    <w:rsid w:val="00140D56"/>
    <w:rsid w:val="00141DE3"/>
    <w:rsid w:val="00141EA7"/>
    <w:rsid w:val="001424DC"/>
    <w:rsid w:val="00144720"/>
    <w:rsid w:val="0014577C"/>
    <w:rsid w:val="00147F70"/>
    <w:rsid w:val="00154F5C"/>
    <w:rsid w:val="0016214A"/>
    <w:rsid w:val="00162B6A"/>
    <w:rsid w:val="00173890"/>
    <w:rsid w:val="00174064"/>
    <w:rsid w:val="0017507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2128"/>
    <w:rsid w:val="001C754F"/>
    <w:rsid w:val="001C7986"/>
    <w:rsid w:val="001D0D8C"/>
    <w:rsid w:val="001D6842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54781"/>
    <w:rsid w:val="0026094D"/>
    <w:rsid w:val="00262CEA"/>
    <w:rsid w:val="00270EB0"/>
    <w:rsid w:val="00283944"/>
    <w:rsid w:val="00284D0E"/>
    <w:rsid w:val="00287C7B"/>
    <w:rsid w:val="00292BEA"/>
    <w:rsid w:val="002A13D1"/>
    <w:rsid w:val="002A347B"/>
    <w:rsid w:val="002B200F"/>
    <w:rsid w:val="002B2976"/>
    <w:rsid w:val="002B5496"/>
    <w:rsid w:val="002C05F1"/>
    <w:rsid w:val="002C1567"/>
    <w:rsid w:val="002C5F2A"/>
    <w:rsid w:val="002D08B8"/>
    <w:rsid w:val="002D2503"/>
    <w:rsid w:val="002E6D3F"/>
    <w:rsid w:val="002F13D9"/>
    <w:rsid w:val="002F63B6"/>
    <w:rsid w:val="002F7D60"/>
    <w:rsid w:val="00302B40"/>
    <w:rsid w:val="00303EEE"/>
    <w:rsid w:val="00305A7C"/>
    <w:rsid w:val="0031563A"/>
    <w:rsid w:val="00326044"/>
    <w:rsid w:val="00327020"/>
    <w:rsid w:val="00332C58"/>
    <w:rsid w:val="00332C5D"/>
    <w:rsid w:val="003402F9"/>
    <w:rsid w:val="0034044E"/>
    <w:rsid w:val="003557F8"/>
    <w:rsid w:val="003618C5"/>
    <w:rsid w:val="00363DDC"/>
    <w:rsid w:val="00371974"/>
    <w:rsid w:val="00377A86"/>
    <w:rsid w:val="00384BE2"/>
    <w:rsid w:val="00385113"/>
    <w:rsid w:val="00392646"/>
    <w:rsid w:val="003937EC"/>
    <w:rsid w:val="003A08BE"/>
    <w:rsid w:val="003A0D88"/>
    <w:rsid w:val="003A2940"/>
    <w:rsid w:val="003A5210"/>
    <w:rsid w:val="003A522E"/>
    <w:rsid w:val="003A5ED3"/>
    <w:rsid w:val="003A6FC2"/>
    <w:rsid w:val="003B0BDE"/>
    <w:rsid w:val="003C1E8A"/>
    <w:rsid w:val="003C3305"/>
    <w:rsid w:val="003C344E"/>
    <w:rsid w:val="003D08F0"/>
    <w:rsid w:val="003E1894"/>
    <w:rsid w:val="003F3294"/>
    <w:rsid w:val="003F67EB"/>
    <w:rsid w:val="003F6CEF"/>
    <w:rsid w:val="003F7700"/>
    <w:rsid w:val="00401E46"/>
    <w:rsid w:val="004056A5"/>
    <w:rsid w:val="0040715E"/>
    <w:rsid w:val="004126F8"/>
    <w:rsid w:val="00415DC8"/>
    <w:rsid w:val="0042084F"/>
    <w:rsid w:val="00425223"/>
    <w:rsid w:val="00425260"/>
    <w:rsid w:val="0042760B"/>
    <w:rsid w:val="00435A18"/>
    <w:rsid w:val="0044412D"/>
    <w:rsid w:val="00456F9D"/>
    <w:rsid w:val="004643F8"/>
    <w:rsid w:val="0046509D"/>
    <w:rsid w:val="00466190"/>
    <w:rsid w:val="00472ED7"/>
    <w:rsid w:val="00485A01"/>
    <w:rsid w:val="00490730"/>
    <w:rsid w:val="004945AB"/>
    <w:rsid w:val="004976DF"/>
    <w:rsid w:val="004A02BA"/>
    <w:rsid w:val="004A6BA6"/>
    <w:rsid w:val="004B1ED2"/>
    <w:rsid w:val="004B579B"/>
    <w:rsid w:val="004B5AC1"/>
    <w:rsid w:val="004B715D"/>
    <w:rsid w:val="004C0382"/>
    <w:rsid w:val="004C03F7"/>
    <w:rsid w:val="004C60C2"/>
    <w:rsid w:val="004D54C7"/>
    <w:rsid w:val="004D7A00"/>
    <w:rsid w:val="004E047B"/>
    <w:rsid w:val="004E1F92"/>
    <w:rsid w:val="004E283D"/>
    <w:rsid w:val="004E4CCF"/>
    <w:rsid w:val="004F08BD"/>
    <w:rsid w:val="004F0A5A"/>
    <w:rsid w:val="004F1166"/>
    <w:rsid w:val="004F65CF"/>
    <w:rsid w:val="00506CC9"/>
    <w:rsid w:val="00514A37"/>
    <w:rsid w:val="00515D34"/>
    <w:rsid w:val="00524BDA"/>
    <w:rsid w:val="0052742C"/>
    <w:rsid w:val="00530485"/>
    <w:rsid w:val="00531011"/>
    <w:rsid w:val="00533989"/>
    <w:rsid w:val="005342BC"/>
    <w:rsid w:val="00540D9B"/>
    <w:rsid w:val="00547745"/>
    <w:rsid w:val="00547C31"/>
    <w:rsid w:val="00552668"/>
    <w:rsid w:val="00562557"/>
    <w:rsid w:val="00565497"/>
    <w:rsid w:val="00565512"/>
    <w:rsid w:val="00572E69"/>
    <w:rsid w:val="005739FC"/>
    <w:rsid w:val="00577D4D"/>
    <w:rsid w:val="00586566"/>
    <w:rsid w:val="00595886"/>
    <w:rsid w:val="00596FF9"/>
    <w:rsid w:val="005A5469"/>
    <w:rsid w:val="005B0174"/>
    <w:rsid w:val="005B5DCE"/>
    <w:rsid w:val="005C1C7A"/>
    <w:rsid w:val="005C2464"/>
    <w:rsid w:val="005C4BF5"/>
    <w:rsid w:val="005C5409"/>
    <w:rsid w:val="005C674D"/>
    <w:rsid w:val="005D4402"/>
    <w:rsid w:val="005D655D"/>
    <w:rsid w:val="005E473B"/>
    <w:rsid w:val="005F1FE3"/>
    <w:rsid w:val="005F4235"/>
    <w:rsid w:val="005F508D"/>
    <w:rsid w:val="00601D2C"/>
    <w:rsid w:val="006072DC"/>
    <w:rsid w:val="0061292F"/>
    <w:rsid w:val="00614933"/>
    <w:rsid w:val="006162D5"/>
    <w:rsid w:val="00617DEE"/>
    <w:rsid w:val="00623FC4"/>
    <w:rsid w:val="00633B08"/>
    <w:rsid w:val="00633E85"/>
    <w:rsid w:val="00634FAE"/>
    <w:rsid w:val="00640287"/>
    <w:rsid w:val="00653591"/>
    <w:rsid w:val="00655C4B"/>
    <w:rsid w:val="006578A6"/>
    <w:rsid w:val="0066072B"/>
    <w:rsid w:val="0066262D"/>
    <w:rsid w:val="00665720"/>
    <w:rsid w:val="00665E79"/>
    <w:rsid w:val="0067187C"/>
    <w:rsid w:val="0067566B"/>
    <w:rsid w:val="00683707"/>
    <w:rsid w:val="00687AB2"/>
    <w:rsid w:val="0069049B"/>
    <w:rsid w:val="006A1580"/>
    <w:rsid w:val="006A5365"/>
    <w:rsid w:val="006A549F"/>
    <w:rsid w:val="006C0772"/>
    <w:rsid w:val="006C3C42"/>
    <w:rsid w:val="006C7421"/>
    <w:rsid w:val="006D1787"/>
    <w:rsid w:val="006D29EB"/>
    <w:rsid w:val="006D5995"/>
    <w:rsid w:val="006D72FD"/>
    <w:rsid w:val="006E3F7A"/>
    <w:rsid w:val="006E6B97"/>
    <w:rsid w:val="006E6BA5"/>
    <w:rsid w:val="006F099C"/>
    <w:rsid w:val="006F0E44"/>
    <w:rsid w:val="006F3BF2"/>
    <w:rsid w:val="006F3F6A"/>
    <w:rsid w:val="006F43AD"/>
    <w:rsid w:val="00721DE7"/>
    <w:rsid w:val="007230CC"/>
    <w:rsid w:val="00732DEE"/>
    <w:rsid w:val="007360BC"/>
    <w:rsid w:val="00743651"/>
    <w:rsid w:val="00747495"/>
    <w:rsid w:val="00750218"/>
    <w:rsid w:val="007514FA"/>
    <w:rsid w:val="007557CA"/>
    <w:rsid w:val="00756100"/>
    <w:rsid w:val="00760379"/>
    <w:rsid w:val="0076379A"/>
    <w:rsid w:val="00763C3C"/>
    <w:rsid w:val="0076495E"/>
    <w:rsid w:val="00766388"/>
    <w:rsid w:val="00767492"/>
    <w:rsid w:val="00771EE3"/>
    <w:rsid w:val="007734E1"/>
    <w:rsid w:val="00783247"/>
    <w:rsid w:val="00783E8A"/>
    <w:rsid w:val="00784256"/>
    <w:rsid w:val="00793437"/>
    <w:rsid w:val="007A05A8"/>
    <w:rsid w:val="007A2ACA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D7973"/>
    <w:rsid w:val="007F3087"/>
    <w:rsid w:val="00804AAE"/>
    <w:rsid w:val="00812B35"/>
    <w:rsid w:val="00817D97"/>
    <w:rsid w:val="0082028D"/>
    <w:rsid w:val="0082376F"/>
    <w:rsid w:val="0082732A"/>
    <w:rsid w:val="008349B4"/>
    <w:rsid w:val="00835511"/>
    <w:rsid w:val="00842098"/>
    <w:rsid w:val="00843C49"/>
    <w:rsid w:val="0084467E"/>
    <w:rsid w:val="00845340"/>
    <w:rsid w:val="008460E3"/>
    <w:rsid w:val="00851BFE"/>
    <w:rsid w:val="00853E17"/>
    <w:rsid w:val="00854223"/>
    <w:rsid w:val="008555C3"/>
    <w:rsid w:val="00864034"/>
    <w:rsid w:val="00870D80"/>
    <w:rsid w:val="0088195A"/>
    <w:rsid w:val="008844CE"/>
    <w:rsid w:val="00884567"/>
    <w:rsid w:val="008937E4"/>
    <w:rsid w:val="0089745A"/>
    <w:rsid w:val="008A06FD"/>
    <w:rsid w:val="008A1D8B"/>
    <w:rsid w:val="008A48E1"/>
    <w:rsid w:val="008B0966"/>
    <w:rsid w:val="008B1CE2"/>
    <w:rsid w:val="008C375A"/>
    <w:rsid w:val="008C4238"/>
    <w:rsid w:val="008D054C"/>
    <w:rsid w:val="008D4620"/>
    <w:rsid w:val="008D4CA2"/>
    <w:rsid w:val="008E4602"/>
    <w:rsid w:val="008E5DB4"/>
    <w:rsid w:val="008E647B"/>
    <w:rsid w:val="008F17AF"/>
    <w:rsid w:val="008F5655"/>
    <w:rsid w:val="008F59BF"/>
    <w:rsid w:val="00903682"/>
    <w:rsid w:val="00903F6D"/>
    <w:rsid w:val="009070FD"/>
    <w:rsid w:val="009135EA"/>
    <w:rsid w:val="00920D95"/>
    <w:rsid w:val="009227A5"/>
    <w:rsid w:val="00937A93"/>
    <w:rsid w:val="00944025"/>
    <w:rsid w:val="00945A7C"/>
    <w:rsid w:val="00953081"/>
    <w:rsid w:val="00956D9F"/>
    <w:rsid w:val="00962BDB"/>
    <w:rsid w:val="00966B7A"/>
    <w:rsid w:val="00976AD5"/>
    <w:rsid w:val="00977A7D"/>
    <w:rsid w:val="00983477"/>
    <w:rsid w:val="009A2107"/>
    <w:rsid w:val="009A6AD8"/>
    <w:rsid w:val="009B177B"/>
    <w:rsid w:val="009C133F"/>
    <w:rsid w:val="009C3454"/>
    <w:rsid w:val="009C4792"/>
    <w:rsid w:val="009C6B4A"/>
    <w:rsid w:val="009E3753"/>
    <w:rsid w:val="009E3D5D"/>
    <w:rsid w:val="009E6413"/>
    <w:rsid w:val="009F3725"/>
    <w:rsid w:val="009F43D8"/>
    <w:rsid w:val="00A02F02"/>
    <w:rsid w:val="00A04CCD"/>
    <w:rsid w:val="00A05570"/>
    <w:rsid w:val="00A10DF5"/>
    <w:rsid w:val="00A203A7"/>
    <w:rsid w:val="00A21499"/>
    <w:rsid w:val="00A231DF"/>
    <w:rsid w:val="00A26B8F"/>
    <w:rsid w:val="00A26B9A"/>
    <w:rsid w:val="00A303DF"/>
    <w:rsid w:val="00A33C7A"/>
    <w:rsid w:val="00A34A62"/>
    <w:rsid w:val="00A3542C"/>
    <w:rsid w:val="00A35892"/>
    <w:rsid w:val="00A35FBE"/>
    <w:rsid w:val="00A479D3"/>
    <w:rsid w:val="00A47D34"/>
    <w:rsid w:val="00A50AA3"/>
    <w:rsid w:val="00A536B3"/>
    <w:rsid w:val="00A6566F"/>
    <w:rsid w:val="00A66448"/>
    <w:rsid w:val="00A76A5F"/>
    <w:rsid w:val="00A80A1C"/>
    <w:rsid w:val="00A83368"/>
    <w:rsid w:val="00A840F8"/>
    <w:rsid w:val="00A84CA2"/>
    <w:rsid w:val="00A87D5D"/>
    <w:rsid w:val="00A91F04"/>
    <w:rsid w:val="00A94A76"/>
    <w:rsid w:val="00AB050B"/>
    <w:rsid w:val="00AB0758"/>
    <w:rsid w:val="00AB0F4A"/>
    <w:rsid w:val="00AC0A48"/>
    <w:rsid w:val="00AC7AAC"/>
    <w:rsid w:val="00AE0854"/>
    <w:rsid w:val="00AE1432"/>
    <w:rsid w:val="00AE2B3C"/>
    <w:rsid w:val="00AE4737"/>
    <w:rsid w:val="00AE79D7"/>
    <w:rsid w:val="00AF573F"/>
    <w:rsid w:val="00AF73CD"/>
    <w:rsid w:val="00B05382"/>
    <w:rsid w:val="00B111FC"/>
    <w:rsid w:val="00B17FCD"/>
    <w:rsid w:val="00B20EEC"/>
    <w:rsid w:val="00B25CD5"/>
    <w:rsid w:val="00B37DD2"/>
    <w:rsid w:val="00B43AF7"/>
    <w:rsid w:val="00B453D9"/>
    <w:rsid w:val="00B468E5"/>
    <w:rsid w:val="00B47F1D"/>
    <w:rsid w:val="00B50391"/>
    <w:rsid w:val="00B5765D"/>
    <w:rsid w:val="00B6083B"/>
    <w:rsid w:val="00B63ECD"/>
    <w:rsid w:val="00B6646B"/>
    <w:rsid w:val="00B66D40"/>
    <w:rsid w:val="00B70528"/>
    <w:rsid w:val="00B72E43"/>
    <w:rsid w:val="00B7304B"/>
    <w:rsid w:val="00B75F41"/>
    <w:rsid w:val="00B807FB"/>
    <w:rsid w:val="00B80D57"/>
    <w:rsid w:val="00B8233A"/>
    <w:rsid w:val="00B827B4"/>
    <w:rsid w:val="00B90F42"/>
    <w:rsid w:val="00B91E11"/>
    <w:rsid w:val="00B943E3"/>
    <w:rsid w:val="00BA0C49"/>
    <w:rsid w:val="00BA49F1"/>
    <w:rsid w:val="00BA65B6"/>
    <w:rsid w:val="00BC4DBE"/>
    <w:rsid w:val="00BE0030"/>
    <w:rsid w:val="00BE21C4"/>
    <w:rsid w:val="00BE6E41"/>
    <w:rsid w:val="00C11E77"/>
    <w:rsid w:val="00C1362A"/>
    <w:rsid w:val="00C17DC4"/>
    <w:rsid w:val="00C204D3"/>
    <w:rsid w:val="00C2374D"/>
    <w:rsid w:val="00C3578C"/>
    <w:rsid w:val="00C377AD"/>
    <w:rsid w:val="00C41555"/>
    <w:rsid w:val="00C4165D"/>
    <w:rsid w:val="00C50A3A"/>
    <w:rsid w:val="00C53112"/>
    <w:rsid w:val="00C53D2E"/>
    <w:rsid w:val="00C65894"/>
    <w:rsid w:val="00C71250"/>
    <w:rsid w:val="00C72B5F"/>
    <w:rsid w:val="00C91B4D"/>
    <w:rsid w:val="00CA158E"/>
    <w:rsid w:val="00CA2156"/>
    <w:rsid w:val="00CA5D64"/>
    <w:rsid w:val="00CB1792"/>
    <w:rsid w:val="00CC0839"/>
    <w:rsid w:val="00CD6802"/>
    <w:rsid w:val="00CE009C"/>
    <w:rsid w:val="00CF6D47"/>
    <w:rsid w:val="00D00D7B"/>
    <w:rsid w:val="00D01A29"/>
    <w:rsid w:val="00D10AAF"/>
    <w:rsid w:val="00D2120C"/>
    <w:rsid w:val="00D34C38"/>
    <w:rsid w:val="00D45744"/>
    <w:rsid w:val="00D51B08"/>
    <w:rsid w:val="00D70CE8"/>
    <w:rsid w:val="00D70F13"/>
    <w:rsid w:val="00D926C2"/>
    <w:rsid w:val="00DB12FC"/>
    <w:rsid w:val="00DB2734"/>
    <w:rsid w:val="00DB6876"/>
    <w:rsid w:val="00DC316E"/>
    <w:rsid w:val="00DC3DAA"/>
    <w:rsid w:val="00DC3E58"/>
    <w:rsid w:val="00DC6075"/>
    <w:rsid w:val="00DC7D72"/>
    <w:rsid w:val="00DD3471"/>
    <w:rsid w:val="00DD3E28"/>
    <w:rsid w:val="00DD55E6"/>
    <w:rsid w:val="00DD59EF"/>
    <w:rsid w:val="00DE18D4"/>
    <w:rsid w:val="00DE3B6E"/>
    <w:rsid w:val="00DE4F5D"/>
    <w:rsid w:val="00DF0899"/>
    <w:rsid w:val="00DF246A"/>
    <w:rsid w:val="00DF63DF"/>
    <w:rsid w:val="00DF7A75"/>
    <w:rsid w:val="00E02D66"/>
    <w:rsid w:val="00E04B8E"/>
    <w:rsid w:val="00E07332"/>
    <w:rsid w:val="00E11775"/>
    <w:rsid w:val="00E13983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9363B"/>
    <w:rsid w:val="00E93CB7"/>
    <w:rsid w:val="00EA51ED"/>
    <w:rsid w:val="00EB4816"/>
    <w:rsid w:val="00EB6955"/>
    <w:rsid w:val="00EB6B2E"/>
    <w:rsid w:val="00EC5ADE"/>
    <w:rsid w:val="00ED15D3"/>
    <w:rsid w:val="00ED214D"/>
    <w:rsid w:val="00ED5858"/>
    <w:rsid w:val="00ED5C85"/>
    <w:rsid w:val="00EE2C12"/>
    <w:rsid w:val="00EE3041"/>
    <w:rsid w:val="00EF0A77"/>
    <w:rsid w:val="00EF1C5A"/>
    <w:rsid w:val="00EF2F12"/>
    <w:rsid w:val="00EF3C58"/>
    <w:rsid w:val="00F06CC7"/>
    <w:rsid w:val="00F1709E"/>
    <w:rsid w:val="00F171C8"/>
    <w:rsid w:val="00F17C89"/>
    <w:rsid w:val="00F23519"/>
    <w:rsid w:val="00F27F7C"/>
    <w:rsid w:val="00F3079F"/>
    <w:rsid w:val="00F3211A"/>
    <w:rsid w:val="00F363E2"/>
    <w:rsid w:val="00F419CB"/>
    <w:rsid w:val="00F5118F"/>
    <w:rsid w:val="00F53087"/>
    <w:rsid w:val="00F53612"/>
    <w:rsid w:val="00F55A9C"/>
    <w:rsid w:val="00F67225"/>
    <w:rsid w:val="00F732C2"/>
    <w:rsid w:val="00F85C55"/>
    <w:rsid w:val="00F908F5"/>
    <w:rsid w:val="00F96279"/>
    <w:rsid w:val="00F96DCA"/>
    <w:rsid w:val="00F97B28"/>
    <w:rsid w:val="00F97F9D"/>
    <w:rsid w:val="00FA088F"/>
    <w:rsid w:val="00FA2DE6"/>
    <w:rsid w:val="00FA6EFD"/>
    <w:rsid w:val="00FB0B15"/>
    <w:rsid w:val="00FB53A5"/>
    <w:rsid w:val="00FB6E3B"/>
    <w:rsid w:val="00FC0C1F"/>
    <w:rsid w:val="00FC710A"/>
    <w:rsid w:val="00FE06A7"/>
    <w:rsid w:val="00FE29DC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4643F8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643F8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3F6CE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A2CFC-BD04-420C-BAD2-5F87F07842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66</Words>
  <Characters>493</Characters>
  <Application>Microsoft Office Word</Application>
  <DocSecurity>0</DocSecurity>
  <Lines>11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SAP2401R001</vt:lpstr>
    </vt:vector>
  </TitlesOfParts>
  <Manager/>
  <Company>van Zanten Raadgevende ingenieurs bv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SAP2401R001</dc:title>
  <dc:subject>SAP2401</dc:subject>
  <dc:creator>CN</dc:creator>
  <cp:keywords/>
  <dc:description>R001</dc:description>
  <cp:lastModifiedBy>Chantal Noteboom</cp:lastModifiedBy>
  <cp:revision>3</cp:revision>
  <cp:lastPrinted>2024-04-04T12:16:00Z</cp:lastPrinted>
  <dcterms:created xsi:type="dcterms:W3CDTF">2024-04-04T12:18:00Z</dcterms:created>
  <dcterms:modified xsi:type="dcterms:W3CDTF">2024-04-04T12:18:00Z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04-04-2024</vt:lpwstr>
  </property>
  <property fmtid="{D5CDD505-2E9C-101B-9397-08002B2CF9AE}" pid="4" name="ZRI ConceptText">
    <vt:lpwstr/>
  </property>
</Properties>
</file>